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EF4" w:rsidRDefault="00027EF4" w:rsidP="00027E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CHAMBERLEYN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027EF4" w:rsidRDefault="00027EF4" w:rsidP="00027E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27EF4" w:rsidRDefault="00027EF4" w:rsidP="00027E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27EF4" w:rsidRDefault="00027EF4" w:rsidP="00027E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Feb.1419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Market Bosworth,</w:t>
      </w:r>
    </w:p>
    <w:p w:rsidR="00027EF4" w:rsidRDefault="00027EF4" w:rsidP="00027E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Leicestershire, into lands of the late Sir Gilbert Talbot(q.v.).</w:t>
      </w:r>
    </w:p>
    <w:p w:rsidR="00027EF4" w:rsidRDefault="00027EF4" w:rsidP="00027E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21-315)</w:t>
      </w:r>
    </w:p>
    <w:p w:rsidR="00027EF4" w:rsidRDefault="00027EF4" w:rsidP="00027E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27EF4" w:rsidRDefault="00027EF4" w:rsidP="00027E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027EF4" w:rsidRDefault="00027EF4" w:rsidP="00027E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March 2016</w:t>
      </w:r>
      <w:bookmarkStart w:id="0" w:name="_GoBack"/>
      <w:bookmarkEnd w:id="0"/>
    </w:p>
    <w:sectPr w:rsidR="006B2F86" w:rsidRPr="00027EF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EF4" w:rsidRDefault="00027EF4" w:rsidP="00E71FC3">
      <w:pPr>
        <w:spacing w:after="0" w:line="240" w:lineRule="auto"/>
      </w:pPr>
      <w:r>
        <w:separator/>
      </w:r>
    </w:p>
  </w:endnote>
  <w:endnote w:type="continuationSeparator" w:id="0">
    <w:p w:rsidR="00027EF4" w:rsidRDefault="00027E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EF4" w:rsidRDefault="00027EF4" w:rsidP="00E71FC3">
      <w:pPr>
        <w:spacing w:after="0" w:line="240" w:lineRule="auto"/>
      </w:pPr>
      <w:r>
        <w:separator/>
      </w:r>
    </w:p>
  </w:footnote>
  <w:footnote w:type="continuationSeparator" w:id="0">
    <w:p w:rsidR="00027EF4" w:rsidRDefault="00027E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EF4"/>
    <w:rsid w:val="00027EF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205EA"/>
  <w15:chartTrackingRefBased/>
  <w15:docId w15:val="{A3E03E20-A5DF-4515-9D16-428E32789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2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2016-03-25T22:18:00Z</dcterms:created>
  <dcterms:modified xsi:type="dcterms:W3CDTF">2016-03-25T22:19:00Z</dcterms:modified>
</cp:coreProperties>
</file>